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23" w:rsidRDefault="00F30323" w:rsidP="008F6DA6">
      <w:pPr>
        <w:spacing w:after="0" w:line="240" w:lineRule="auto"/>
        <w:jc w:val="right"/>
      </w:pPr>
      <w:r>
        <w:t>Приложение № 3</w:t>
      </w:r>
    </w:p>
    <w:p w:rsidR="00F30323" w:rsidRDefault="00F30323" w:rsidP="008F6DA6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F30323" w:rsidRDefault="00F30323" w:rsidP="008F6DA6">
      <w:pPr>
        <w:spacing w:after="0" w:line="240" w:lineRule="auto"/>
        <w:jc w:val="right"/>
      </w:pPr>
      <w:r>
        <w:t>27 декабря 2024г. № 239</w:t>
      </w:r>
    </w:p>
    <w:p w:rsidR="00F30323" w:rsidRDefault="00F30323" w:rsidP="008F6DA6">
      <w:pPr>
        <w:spacing w:after="0" w:line="240" w:lineRule="auto"/>
        <w:jc w:val="right"/>
      </w:pPr>
    </w:p>
    <w:p w:rsidR="00F30323" w:rsidRDefault="00F30323" w:rsidP="008F6DA6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F30323" w:rsidRDefault="00F30323" w:rsidP="008F6DA6">
      <w:pPr>
        <w:jc w:val="center"/>
      </w:pPr>
      <w:r>
        <w:t>р.п. Качуг, ул. Победы около столовой Качугского Райпо</w:t>
      </w:r>
    </w:p>
    <w:p w:rsidR="00F30323" w:rsidRDefault="00F30323">
      <w:r w:rsidRPr="0011788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6.25pt;height:474.75pt;visibility:visible">
            <v:imagedata r:id="rId4" o:title=""/>
          </v:shape>
        </w:pict>
      </w:r>
    </w:p>
    <w:p w:rsidR="00F30323" w:rsidRDefault="00F30323" w:rsidP="00886DDA"/>
    <w:p w:rsidR="00F30323" w:rsidRPr="00886DDA" w:rsidRDefault="00F30323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30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F30323" w:rsidRPr="001D6FA0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7F376A" w:rsidRDefault="00F30323" w:rsidP="00A2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6FA0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323" w:rsidRPr="001D6FA0" w:rsidRDefault="00F30323" w:rsidP="00A217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6FA0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F30323" w:rsidRPr="001D6FA0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r w:rsidRPr="001D6FA0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r w:rsidRPr="001D6FA0">
              <w:t>570687.52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323" w:rsidRPr="001D6FA0" w:rsidRDefault="00F30323" w:rsidP="00A2179C">
            <w:r w:rsidRPr="001D6FA0">
              <w:t>4239645.40</w:t>
            </w:r>
          </w:p>
        </w:tc>
      </w:tr>
      <w:tr w:rsidR="00F30323" w:rsidRPr="001D6FA0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r w:rsidRPr="001D6FA0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r w:rsidRPr="001D6FA0">
              <w:t>570689.15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323" w:rsidRPr="001D6FA0" w:rsidRDefault="00F30323" w:rsidP="00A2179C">
            <w:r w:rsidRPr="001D6FA0">
              <w:t>4239646.56</w:t>
            </w:r>
          </w:p>
        </w:tc>
      </w:tr>
      <w:tr w:rsidR="00F30323" w:rsidRPr="001D6FA0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r w:rsidRPr="001D6FA0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r w:rsidRPr="001D6FA0">
              <w:t>570688.00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323" w:rsidRPr="001D6FA0" w:rsidRDefault="00F30323" w:rsidP="00A2179C">
            <w:r w:rsidRPr="001D6FA0">
              <w:t>4239648.19</w:t>
            </w:r>
          </w:p>
        </w:tc>
      </w:tr>
      <w:tr w:rsidR="00F30323" w:rsidRPr="001D6FA0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r w:rsidRPr="001D6FA0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323" w:rsidRPr="001D6FA0" w:rsidRDefault="00F30323" w:rsidP="00A2179C">
            <w:r w:rsidRPr="001D6FA0">
              <w:t>570686.37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323" w:rsidRPr="001D6FA0" w:rsidRDefault="00F30323" w:rsidP="00A2179C">
            <w:r w:rsidRPr="001D6FA0">
              <w:t>4239647.03</w:t>
            </w:r>
          </w:p>
        </w:tc>
      </w:tr>
    </w:tbl>
    <w:p w:rsidR="00F30323" w:rsidRPr="00886DDA" w:rsidRDefault="00F30323" w:rsidP="00886DDA">
      <w:bookmarkStart w:id="0" w:name="_GoBack"/>
      <w:bookmarkEnd w:id="0"/>
    </w:p>
    <w:sectPr w:rsidR="00F30323" w:rsidRPr="00886DDA" w:rsidSect="008F6DA6">
      <w:pgSz w:w="11906" w:h="16838"/>
      <w:pgMar w:top="567" w:right="851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17881"/>
    <w:rsid w:val="001D6FA0"/>
    <w:rsid w:val="00305D54"/>
    <w:rsid w:val="003441AC"/>
    <w:rsid w:val="003918F0"/>
    <w:rsid w:val="00537939"/>
    <w:rsid w:val="006428DF"/>
    <w:rsid w:val="006727FB"/>
    <w:rsid w:val="007F376A"/>
    <w:rsid w:val="00886DDA"/>
    <w:rsid w:val="008F6DA6"/>
    <w:rsid w:val="0098605B"/>
    <w:rsid w:val="00A2179C"/>
    <w:rsid w:val="00CE55C6"/>
    <w:rsid w:val="00F3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5C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55</Words>
  <Characters>315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3</cp:revision>
  <cp:lastPrinted>2025-01-17T01:49:00Z</cp:lastPrinted>
  <dcterms:created xsi:type="dcterms:W3CDTF">2025-01-15T08:46:00Z</dcterms:created>
  <dcterms:modified xsi:type="dcterms:W3CDTF">2025-01-17T01:49:00Z</dcterms:modified>
</cp:coreProperties>
</file>